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28C" w:rsidR="005E6A67" w:rsidP="00122A88" w:rsidRDefault="005E6A67" w14:paraId="12510661" w14:textId="77777777">
      <w:pPr>
        <w15:collapsed w:val="false"/>
      </w:pPr>
      <w:r w:rsidRPr="00B7528C">
        <w:t xml:space="preserve">        </w:t>
      </w:r>
      <w:r w:rsidRPr="00B7528C">
        <w:rPr>
          <w:noProof/>
          <w:lang w:eastAsia="hr-HR"/>
        </w:rPr>
        <w:drawing>
          <wp:inline distT="0" distB="0" distL="0" distR="0">
            <wp:extent cx="723900" cy="965835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28C" w:rsidR="005E6A67" w:rsidP="00122A88" w:rsidRDefault="005E6A67" w14:paraId="496E8311" w14:textId="77777777">
      <w:r w:rsidRPr="00B7528C">
        <w:t>Republika Hrvatska</w:t>
      </w:r>
    </w:p>
    <w:p w:rsidRPr="00B7528C" w:rsidR="005E6A67" w:rsidP="00122A88" w:rsidRDefault="005E6A67" w14:paraId="2FA6F61F" w14:textId="77777777">
      <w:r w:rsidRPr="00B7528C">
        <w:t>Općinski sud u Rijeci</w:t>
      </w:r>
    </w:p>
    <w:p w:rsidRPr="00B7528C" w:rsidR="005E6A67" w:rsidP="00122A88" w:rsidRDefault="0018004F" w14:paraId="333CE006" w14:textId="77777777">
      <w:r>
        <w:t>Prekršajni odjel</w:t>
      </w:r>
    </w:p>
    <w:p w:rsidRPr="00B7528C" w:rsidR="005E6A67" w:rsidP="00122A88" w:rsidRDefault="005E6A67" w14:paraId="416B1B13" w14:textId="77777777"/>
    <w:p w:rsidRPr="00B7528C" w:rsidR="005E6A67" w:rsidP="00183183" w:rsidRDefault="005E6A67" w14:paraId="44FA7A06" w14:textId="77777777">
      <w:pPr>
        <w:jc w:val="right"/>
      </w:pPr>
      <w:r w:rsidRPr="00B7528C">
        <w:t>Poslovni broj</w:t>
      </w:r>
      <w:r w:rsidR="00A6297D">
        <w:t xml:space="preserve"> </w:t>
      </w:r>
      <w:proofErr w:type="spellStart"/>
      <w:r w:rsidRPr="00B7528C">
        <w:t>Pp</w:t>
      </w:r>
      <w:proofErr w:type="spellEnd"/>
      <w:r w:rsidRPr="00B7528C">
        <w:t xml:space="preserve"> Ikp-</w:t>
      </w:r>
      <w:r w:rsidR="00894F7D">
        <w:t>2598</w:t>
      </w:r>
      <w:r w:rsidR="006271BF">
        <w:t>/2025</w:t>
      </w:r>
      <w:r w:rsidRPr="00B7528C">
        <w:t>-</w:t>
      </w:r>
      <w:r w:rsidR="00E70762">
        <w:t>2</w:t>
      </w:r>
    </w:p>
    <w:p w:rsidRPr="00B7528C" w:rsidR="005E6A67" w:rsidP="00122A88" w:rsidRDefault="005E6A67" w14:paraId="58281504" w14:textId="77777777"/>
    <w:p w:rsidRPr="00B7528C" w:rsidR="005E6A67" w:rsidP="00122A88" w:rsidRDefault="005E6A67" w14:paraId="14BB1651" w14:textId="77777777">
      <w:pPr>
        <w:jc w:val="center"/>
      </w:pPr>
      <w:r w:rsidRPr="00B7528C">
        <w:t>R E P U B L I K A  H R V A T S K A</w:t>
      </w:r>
    </w:p>
    <w:p w:rsidRPr="00B7528C" w:rsidR="005E6A67" w:rsidP="00122A88" w:rsidRDefault="005E6A67" w14:paraId="6853EF6D" w14:textId="77777777"/>
    <w:p w:rsidRPr="00B7528C" w:rsidR="005E6A67" w:rsidP="00122A88" w:rsidRDefault="005E6A67" w14:paraId="771505CE" w14:textId="77777777">
      <w:pPr>
        <w:jc w:val="center"/>
      </w:pPr>
      <w:r w:rsidRPr="00B7528C">
        <w:t>R J E Š E NJ E</w:t>
      </w:r>
    </w:p>
    <w:p w:rsidRPr="00B7528C" w:rsidR="005E6A67" w:rsidP="00122A88" w:rsidRDefault="005E6A67" w14:paraId="7C8CAE89" w14:textId="77777777"/>
    <w:p w:rsidRPr="00B7528C" w:rsidR="005C5D0B" w:rsidP="005C5D0B" w:rsidRDefault="00C06288" w14:paraId="3C10C3F7" w14:textId="77777777">
      <w:r w:rsidRPr="00B7528C">
        <w:t xml:space="preserve">Općinski sud u Rijeci, po sucu </w:t>
      </w:r>
      <w:r>
        <w:t>Sanji Crljen Mrvoš uz sudjelovanje Maje Lekić kao zapisničara</w:t>
      </w:r>
      <w:r w:rsidRPr="00B7528C">
        <w:t>, u prekršajnom postupku protiv osuđen</w:t>
      </w:r>
      <w:r w:rsidR="00894F7D">
        <w:t xml:space="preserve">e Radmile </w:t>
      </w:r>
      <w:proofErr w:type="spellStart"/>
      <w:r w:rsidR="00894F7D">
        <w:t>Radenović</w:t>
      </w:r>
      <w:proofErr w:type="spellEnd"/>
      <w:r w:rsidR="00894F7D">
        <w:t xml:space="preserve"> </w:t>
      </w:r>
      <w:r w:rsidRPr="00B7528C" w:rsidR="005C5D0B">
        <w:t xml:space="preserve">zbog prekršaja iz članka </w:t>
      </w:r>
      <w:r w:rsidR="00BE79D0">
        <w:t>42</w:t>
      </w:r>
      <w:r w:rsidRPr="00B7528C" w:rsidR="005C5D0B">
        <w:t xml:space="preserve">. </w:t>
      </w:r>
      <w:r w:rsidRPr="00B7528C" w:rsidR="00582A10">
        <w:t xml:space="preserve">stavka </w:t>
      </w:r>
      <w:r w:rsidR="0073621B">
        <w:t>1</w:t>
      </w:r>
      <w:r w:rsidRPr="00B7528C" w:rsidR="00582A10">
        <w:t xml:space="preserve">. </w:t>
      </w:r>
      <w:r w:rsidR="00E14B0F">
        <w:t xml:space="preserve">i drugih </w:t>
      </w:r>
      <w:r w:rsidRPr="0018004F" w:rsidR="0018004F">
        <w:t xml:space="preserve">Zakona o </w:t>
      </w:r>
      <w:r w:rsidR="00BE79D0">
        <w:t xml:space="preserve">računovodstvu </w:t>
      </w:r>
      <w:r w:rsidRPr="0018004F" w:rsidR="0018004F">
        <w:t xml:space="preserve">(Narodne novine broj </w:t>
      </w:r>
      <w:r w:rsidR="00BE79D0">
        <w:t>78/15, 134/15, 120/16, 116/18, 42/20</w:t>
      </w:r>
      <w:r w:rsidR="00E70762">
        <w:t>,</w:t>
      </w:r>
      <w:r w:rsidR="00BE79D0">
        <w:t xml:space="preserve"> 47/20</w:t>
      </w:r>
      <w:r w:rsidR="00E70762">
        <w:t>, 114/22</w:t>
      </w:r>
      <w:r w:rsidRPr="0018004F" w:rsidR="0018004F">
        <w:t xml:space="preserve">), </w:t>
      </w:r>
      <w:r w:rsidRPr="0018004F" w:rsidR="00BE79D0">
        <w:t xml:space="preserve">u povodu prijedloga </w:t>
      </w:r>
      <w:r w:rsidR="00BE79D0">
        <w:t xml:space="preserve">Financijske agencije Regionalnog centra Rijeka KLASA: </w:t>
      </w:r>
      <w:r w:rsidR="00894F7D">
        <w:t>120-02/22-04/14556</w:t>
      </w:r>
      <w:r w:rsidR="00E70762">
        <w:t xml:space="preserve"> </w:t>
      </w:r>
      <w:r w:rsidR="00DD188E">
        <w:t xml:space="preserve">od </w:t>
      </w:r>
      <w:r w:rsidR="00894F7D">
        <w:t>11</w:t>
      </w:r>
      <w:r w:rsidR="00BE79D0">
        <w:t xml:space="preserve">. </w:t>
      </w:r>
      <w:r w:rsidR="00E70762">
        <w:t>studenog</w:t>
      </w:r>
      <w:r w:rsidR="00BE79D0">
        <w:t xml:space="preserve"> 2025</w:t>
      </w:r>
      <w:r w:rsidRPr="00B7528C" w:rsidR="00BE79D0">
        <w:t>,</w:t>
      </w:r>
      <w:r w:rsidR="00E70762">
        <w:t xml:space="preserve"> dana 23. travnja 2026. </w:t>
      </w:r>
    </w:p>
    <w:p w:rsidRPr="00B7528C" w:rsidR="005C5D0B" w:rsidP="005C5D0B" w:rsidRDefault="005C5D0B" w14:paraId="6A3AC0DB" w14:textId="77777777"/>
    <w:p w:rsidRPr="00B7528C" w:rsidR="005E6A67" w:rsidP="00776BE5" w:rsidRDefault="005C5D0B" w14:paraId="6B058180" w14:textId="77777777">
      <w:pPr>
        <w:jc w:val="center"/>
      </w:pPr>
      <w:r w:rsidRPr="00B7528C">
        <w:t>r i j e š i o  j e</w:t>
      </w:r>
    </w:p>
    <w:p w:rsidRPr="00B7528C" w:rsidR="00E86227" w:rsidRDefault="00E86227" w14:paraId="4D45F393" w14:textId="77777777"/>
    <w:p w:rsidRPr="00B7528C" w:rsidR="009D094B" w:rsidP="00EF47F0" w:rsidRDefault="00EF47F0" w14:paraId="0F9E33C9" w14:textId="77777777">
      <w:r w:rsidRPr="00B7528C">
        <w:t>I.</w:t>
      </w:r>
      <w:r w:rsidR="001F7492">
        <w:t xml:space="preserve"> </w:t>
      </w:r>
      <w:r w:rsidRPr="00B7528C" w:rsidR="005E6A67">
        <w:t xml:space="preserve">Na temelju članka 152. stavka 6. </w:t>
      </w:r>
      <w:r w:rsidRPr="00B7528C" w:rsidR="009D094B">
        <w:t>Prekršajnog zakona (Narodne novine broj 107/07, 39/13, 157/13, 110/15, 70/17</w:t>
      </w:r>
      <w:r w:rsidR="00E91406">
        <w:t>,</w:t>
      </w:r>
      <w:r w:rsidRPr="00B7528C" w:rsidR="009D094B">
        <w:t xml:space="preserve"> 118/18</w:t>
      </w:r>
      <w:r w:rsidR="00E91406">
        <w:t xml:space="preserve"> i 114/22</w:t>
      </w:r>
      <w:r w:rsidRPr="00B7528C" w:rsidR="009D094B">
        <w:t>, dalje: PZ) osuđeno</w:t>
      </w:r>
      <w:r w:rsidR="00894F7D">
        <w:t xml:space="preserve">j Radmili </w:t>
      </w:r>
      <w:proofErr w:type="spellStart"/>
      <w:r w:rsidR="00894F7D">
        <w:t>Radenović</w:t>
      </w:r>
      <w:proofErr w:type="spellEnd"/>
      <w:r w:rsidR="00894F7D">
        <w:t xml:space="preserve"> rođenoj </w:t>
      </w:r>
      <w:proofErr w:type="spellStart"/>
      <w:r w:rsidR="00894F7D">
        <w:t>Torović</w:t>
      </w:r>
      <w:proofErr w:type="spellEnd"/>
      <w:r w:rsidR="00B82726">
        <w:t>, rođeno</w:t>
      </w:r>
      <w:r w:rsidR="00894F7D">
        <w:t xml:space="preserve">j u Rijeci, 27. travnja 1956., </w:t>
      </w:r>
      <w:r w:rsidR="00B82726">
        <w:t xml:space="preserve">s prebivalištem u Rijeci, </w:t>
      </w:r>
      <w:r w:rsidR="00894F7D">
        <w:t>Vjenceslava Novaka 7</w:t>
      </w:r>
      <w:r w:rsidR="006B499C">
        <w:t>, državljan</w:t>
      </w:r>
      <w:r w:rsidR="00894F7D">
        <w:t>ki</w:t>
      </w:r>
      <w:r w:rsidR="006B499C">
        <w:t xml:space="preserve"> Republike Hrvatske, OIB </w:t>
      </w:r>
      <w:r w:rsidR="00894F7D">
        <w:t>06287230688</w:t>
      </w:r>
      <w:r w:rsidRPr="00B7528C" w:rsidR="00320EA8">
        <w:t>,</w:t>
      </w:r>
      <w:r w:rsidRPr="00B7528C" w:rsidR="00570A21">
        <w:t xml:space="preserve"> neplaćena novčana kazna </w:t>
      </w:r>
      <w:r w:rsidRPr="00B7528C" w:rsidR="007B6FB6">
        <w:t xml:space="preserve">izrečena </w:t>
      </w:r>
      <w:r w:rsidR="001A549A">
        <w:t xml:space="preserve">prekršajnim nalogom Financijske agencije Regionalnog centra Rijeka KLASA: </w:t>
      </w:r>
      <w:r w:rsidR="00894F7D">
        <w:t xml:space="preserve">120-02/22-04/14556 </w:t>
      </w:r>
      <w:r w:rsidR="001A549A">
        <w:t xml:space="preserve">od </w:t>
      </w:r>
      <w:r w:rsidR="00894F7D">
        <w:t>31</w:t>
      </w:r>
      <w:r w:rsidR="00E70762">
        <w:t xml:space="preserve">. </w:t>
      </w:r>
      <w:r w:rsidR="00894F7D">
        <w:t>svibnja</w:t>
      </w:r>
      <w:r w:rsidR="00E70762">
        <w:t xml:space="preserve"> 202</w:t>
      </w:r>
      <w:r w:rsidR="00894F7D">
        <w:t>2</w:t>
      </w:r>
      <w:r w:rsidR="000F7DBA">
        <w:t>.</w:t>
      </w:r>
      <w:r w:rsidRPr="00B7528C" w:rsidR="007B6FB6">
        <w:t>, pravomoćn</w:t>
      </w:r>
      <w:r w:rsidR="00241F6E">
        <w:t>i</w:t>
      </w:r>
      <w:r w:rsidRPr="00B7528C" w:rsidR="007B6FB6">
        <w:t xml:space="preserve">m </w:t>
      </w:r>
      <w:r w:rsidR="00894F7D">
        <w:t>30</w:t>
      </w:r>
      <w:r w:rsidRPr="00B7528C" w:rsidR="007B6FB6">
        <w:t>.</w:t>
      </w:r>
      <w:r w:rsidR="00894F7D">
        <w:t xml:space="preserve"> rujna</w:t>
      </w:r>
      <w:r w:rsidR="00EF6107">
        <w:t xml:space="preserve"> </w:t>
      </w:r>
      <w:r w:rsidR="009B4565">
        <w:t>202</w:t>
      </w:r>
      <w:r w:rsidR="00E70762">
        <w:t>3</w:t>
      </w:r>
      <w:r w:rsidRPr="00B7528C" w:rsidR="007B6FB6">
        <w:t xml:space="preserve">., u iznosu od </w:t>
      </w:r>
      <w:r w:rsidR="001A549A">
        <w:t>66</w:t>
      </w:r>
      <w:r w:rsidR="00894F7D">
        <w:t>3</w:t>
      </w:r>
      <w:r w:rsidR="00E70762">
        <w:t>,</w:t>
      </w:r>
      <w:r w:rsidR="00894F7D">
        <w:t>61</w:t>
      </w:r>
      <w:r w:rsidR="009B4565">
        <w:t xml:space="preserve"> eura </w:t>
      </w:r>
      <w:r w:rsidRPr="00B7528C" w:rsidR="007B6FB6">
        <w:t>(</w:t>
      </w:r>
      <w:r w:rsidR="001A549A">
        <w:t xml:space="preserve">šest </w:t>
      </w:r>
      <w:r w:rsidR="00681230">
        <w:t xml:space="preserve">stotina </w:t>
      </w:r>
      <w:r w:rsidR="001A549A">
        <w:t xml:space="preserve">šezdeset </w:t>
      </w:r>
      <w:r w:rsidR="00894F7D">
        <w:t xml:space="preserve">tri </w:t>
      </w:r>
      <w:r w:rsidR="009B4565">
        <w:t>eur</w:t>
      </w:r>
      <w:r w:rsidR="00894F7D">
        <w:t>a</w:t>
      </w:r>
      <w:r w:rsidR="009B4565">
        <w:t xml:space="preserve"> i </w:t>
      </w:r>
      <w:r w:rsidR="00894F7D">
        <w:t xml:space="preserve">šezdeset jedan </w:t>
      </w:r>
      <w:r w:rsidR="009B4565">
        <w:t>cent</w:t>
      </w:r>
      <w:r w:rsidRPr="00B7528C" w:rsidR="007B6FB6">
        <w:t>) zamjenjuje se radom za opće dobro</w:t>
      </w:r>
      <w:r w:rsidRPr="00B7528C" w:rsidR="00A04CF1">
        <w:t xml:space="preserve"> na način da se svakih započetih </w:t>
      </w:r>
      <w:r w:rsidR="00ED262A">
        <w:t>39</w:t>
      </w:r>
      <w:r w:rsidRPr="00B7528C" w:rsidR="00A04CF1">
        <w:t>,</w:t>
      </w:r>
      <w:r w:rsidR="00ED262A">
        <w:t>82</w:t>
      </w:r>
      <w:r w:rsidRPr="00B7528C" w:rsidR="00A04CF1">
        <w:t xml:space="preserve"> </w:t>
      </w:r>
      <w:r w:rsidR="00ED262A">
        <w:t xml:space="preserve">eura </w:t>
      </w:r>
      <w:r w:rsidRPr="00B7528C" w:rsidR="00A04CF1">
        <w:t>(</w:t>
      </w:r>
      <w:r w:rsidR="00ED262A">
        <w:t>trideset i devet eura i osamdeset i dva centi</w:t>
      </w:r>
      <w:r w:rsidRPr="00B7528C" w:rsidR="00A04CF1">
        <w:t xml:space="preserve">) novčane kazne zamjenjuje s 2 (dva) sata rada za opće dobro, odnosno ukupno </w:t>
      </w:r>
      <w:r w:rsidRPr="00B7528C" w:rsidR="00F6135A">
        <w:t xml:space="preserve">s </w:t>
      </w:r>
      <w:r w:rsidR="00681230">
        <w:t>3</w:t>
      </w:r>
      <w:r w:rsidR="001A549A">
        <w:t>4</w:t>
      </w:r>
      <w:r w:rsidR="00AA0E36">
        <w:t xml:space="preserve"> </w:t>
      </w:r>
      <w:r w:rsidRPr="00B7528C" w:rsidR="00F6135A">
        <w:t>(</w:t>
      </w:r>
      <w:r w:rsidR="00AA0E36">
        <w:t>trideset</w:t>
      </w:r>
      <w:r w:rsidR="001A549A">
        <w:t xml:space="preserve"> i četiri</w:t>
      </w:r>
      <w:r w:rsidRPr="00B7528C" w:rsidR="00F6135A">
        <w:t>) sat</w:t>
      </w:r>
      <w:r w:rsidR="001F0F85">
        <w:t>i</w:t>
      </w:r>
      <w:r w:rsidRPr="00B7528C" w:rsidR="00F6135A">
        <w:t xml:space="preserve"> rada za opće dobro.</w:t>
      </w:r>
    </w:p>
    <w:p w:rsidRPr="00B7528C" w:rsidR="00F6135A" w:rsidP="005E6A67" w:rsidRDefault="00F6135A" w14:paraId="43355047" w14:textId="77777777"/>
    <w:p w:rsidRPr="00B7528C" w:rsidR="005E6A67" w:rsidP="005E6A67" w:rsidRDefault="002E0FB1" w14:paraId="6F559EB7" w14:textId="77777777">
      <w:r w:rsidRPr="00B7528C">
        <w:t>II.</w:t>
      </w:r>
      <w:r w:rsidR="001F7492">
        <w:t xml:space="preserve"> </w:t>
      </w:r>
      <w:r w:rsidRPr="00B7528C" w:rsidR="005E6A67">
        <w:t>Osuđeni</w:t>
      </w:r>
      <w:r w:rsidR="00894F7D">
        <w:t>ca</w:t>
      </w:r>
      <w:r w:rsidRPr="00B7528C" w:rsidR="005E6A67">
        <w:t xml:space="preserve"> se upućuje na izvršavanje rada za opće dobro u ustanovu i drugu pravnu osobu s kojima je ministarstvo nadležno za poslove pravosuđa sklopilo ugovore o postojanju zajedničkog interesa za izvršavanje rada za opće dobro u prekršajnom postupku.</w:t>
      </w:r>
    </w:p>
    <w:p w:rsidRPr="00B7528C" w:rsidR="00967132" w:rsidP="005E6A67" w:rsidRDefault="00967132" w14:paraId="42B6B40A" w14:textId="77777777"/>
    <w:p w:rsidR="00D110C9" w:rsidRDefault="002E0FB1" w14:paraId="7625AA4A" w14:textId="77777777">
      <w:r w:rsidRPr="00B7528C">
        <w:t>III.</w:t>
      </w:r>
      <w:r w:rsidR="001F7492">
        <w:t xml:space="preserve"> </w:t>
      </w:r>
      <w:r w:rsidR="000014BC">
        <w:t>Ako</w:t>
      </w:r>
      <w:r w:rsidRPr="00B7528C" w:rsidR="005E6A67">
        <w:t xml:space="preserve"> osuđeni</w:t>
      </w:r>
      <w:r w:rsidR="00894F7D">
        <w:t>ca</w:t>
      </w:r>
      <w:r w:rsidRPr="00B7528C" w:rsidR="005E6A67">
        <w:t xml:space="preserve"> ne prihvati rad za opće dobro ili se na uredan poziv suda izvršenja ne odazove radi primitka naredbe o upućivanju na izvršavanje rada sukladno</w:t>
      </w:r>
      <w:r w:rsidRPr="00B7528C" w:rsidR="00785378">
        <w:t xml:space="preserve"> </w:t>
      </w:r>
      <w:r w:rsidRPr="00B7528C" w:rsidR="005E6A67">
        <w:t>člank</w:t>
      </w:r>
      <w:r w:rsidR="001E2B65">
        <w:t>u</w:t>
      </w:r>
      <w:r w:rsidRPr="00B7528C" w:rsidR="005E6A67">
        <w:t xml:space="preserve"> 152.c stavk</w:t>
      </w:r>
      <w:r w:rsidR="001E2B65">
        <w:t>u</w:t>
      </w:r>
      <w:r w:rsidRPr="00B7528C" w:rsidR="005E6A67">
        <w:t xml:space="preserve"> 6. P</w:t>
      </w:r>
      <w:r w:rsidRPr="00B7528C" w:rsidR="00785378">
        <w:t>Z</w:t>
      </w:r>
      <w:r w:rsidRPr="00B7528C" w:rsidR="005E6A67">
        <w:t xml:space="preserve"> ili ga ne izvrši svojom krivnjom u roku koji je za to određen sukladno članku 34. stavku 3. P</w:t>
      </w:r>
      <w:r w:rsidRPr="00B7528C" w:rsidR="00785378">
        <w:t>Z</w:t>
      </w:r>
      <w:r w:rsidRPr="00B7528C" w:rsidR="00057141">
        <w:t>,</w:t>
      </w:r>
      <w:r w:rsidRPr="00B7528C" w:rsidR="005E6A67">
        <w:t xml:space="preserve"> osuđeni</w:t>
      </w:r>
      <w:r w:rsidR="00894F7D">
        <w:t>ci</w:t>
      </w:r>
      <w:r w:rsidRPr="00B7528C" w:rsidR="005E6A67">
        <w:t xml:space="preserve"> se neplaćena </w:t>
      </w:r>
      <w:r w:rsidR="0034204B">
        <w:t xml:space="preserve">ukupna </w:t>
      </w:r>
      <w:r w:rsidRPr="00B7528C" w:rsidR="005E6A67">
        <w:t xml:space="preserve">novčana kazna iz točke </w:t>
      </w:r>
      <w:r w:rsidRPr="00B7528C" w:rsidR="00785378">
        <w:t>1</w:t>
      </w:r>
      <w:r w:rsidRPr="00B7528C" w:rsidR="005E6A67">
        <w:t xml:space="preserve">. izreke ovog rješenja zamjenjuje kaznom zatvora </w:t>
      </w:r>
      <w:r w:rsidRPr="00B7528C" w:rsidR="00FE1656">
        <w:t xml:space="preserve">na način da se svakih započetih </w:t>
      </w:r>
      <w:r w:rsidRPr="001E2B65" w:rsidR="001E2B65">
        <w:t>39,82 eura (trideset i devet eura i osamdeset i dva centi)</w:t>
      </w:r>
      <w:r w:rsidRPr="00B7528C" w:rsidR="00FE1656">
        <w:t xml:space="preserve"> novčane kazne zamjenjuje s 1 (jednim) danom zatvora, odnosno </w:t>
      </w:r>
      <w:r w:rsidRPr="00B7528C" w:rsidR="00AE1F4A">
        <w:t xml:space="preserve">kaznom zatvora u trajanju od </w:t>
      </w:r>
      <w:r w:rsidR="001F0F85">
        <w:t>1</w:t>
      </w:r>
      <w:r w:rsidR="00F14D01">
        <w:t>7</w:t>
      </w:r>
      <w:r w:rsidRPr="00B7528C" w:rsidR="00550445">
        <w:t xml:space="preserve"> (</w:t>
      </w:r>
      <w:r w:rsidR="00F14D01">
        <w:t>sedamnaest</w:t>
      </w:r>
      <w:r w:rsidRPr="00B7528C" w:rsidR="00550445">
        <w:t>)</w:t>
      </w:r>
      <w:r w:rsidRPr="00B7528C" w:rsidR="005E6A67">
        <w:t xml:space="preserve"> dana.</w:t>
      </w:r>
    </w:p>
    <w:p w:rsidR="00A87729" w:rsidRDefault="00A87729" w14:paraId="1E02BDBD" w14:textId="77777777"/>
    <w:p w:rsidR="00241F6E" w:rsidRDefault="00241F6E" w14:paraId="6A35C204" w14:textId="77777777">
      <w:r>
        <w:br w:type="page"/>
      </w:r>
    </w:p>
    <w:p w:rsidRPr="00B7528C" w:rsidR="005E6A67" w:rsidP="00A165B5" w:rsidRDefault="005E6A67" w14:paraId="2B6102CC" w14:textId="77777777">
      <w:pPr>
        <w:jc w:val="center"/>
      </w:pPr>
      <w:r w:rsidRPr="00B7528C">
        <w:lastRenderedPageBreak/>
        <w:t>Obrazloženje</w:t>
      </w:r>
    </w:p>
    <w:p w:rsidRPr="00B7528C" w:rsidR="005E6A67" w:rsidP="005E6A67" w:rsidRDefault="005E6A67" w14:paraId="43B522CD" w14:textId="77777777"/>
    <w:p w:rsidR="00CC5215" w:rsidP="001F7492" w:rsidRDefault="001F7492" w14:paraId="1704F262" w14:textId="77777777">
      <w:pPr>
        <w:pStyle w:val="Odlomakpopisa"/>
        <w:ind w:left="0"/>
      </w:pPr>
      <w:r>
        <w:t xml:space="preserve">1. </w:t>
      </w:r>
      <w:r w:rsidR="00F14D01">
        <w:t>Odlukom o prekršaju</w:t>
      </w:r>
      <w:r w:rsidR="00F271CA">
        <w:t xml:space="preserve"> </w:t>
      </w:r>
      <w:r w:rsidRPr="00B7528C" w:rsidR="00A165B5">
        <w:t xml:space="preserve">citiranom u izreci </w:t>
      </w:r>
      <w:r w:rsidRPr="00B7528C" w:rsidR="005E6A67">
        <w:t>osuđeni</w:t>
      </w:r>
      <w:r w:rsidR="00894F7D">
        <w:t>ci</w:t>
      </w:r>
      <w:r w:rsidRPr="00B7528C" w:rsidR="005E6A67">
        <w:t xml:space="preserve"> </w:t>
      </w:r>
      <w:r w:rsidRPr="00B7528C" w:rsidR="00A165B5">
        <w:t xml:space="preserve">je </w:t>
      </w:r>
      <w:r w:rsidRPr="00B7528C" w:rsidR="005E6A67">
        <w:t>izrečena novčana kazna u iznosu od</w:t>
      </w:r>
      <w:r w:rsidR="00894F7D">
        <w:t xml:space="preserve"> 5.000,00 kuna što primjenom fiksnog tečaja konverzije sada iznosi</w:t>
      </w:r>
      <w:r w:rsidRPr="00B7528C" w:rsidR="005E6A67">
        <w:t xml:space="preserve"> </w:t>
      </w:r>
      <w:r w:rsidR="00CC5215">
        <w:t>66</w:t>
      </w:r>
      <w:r w:rsidR="00894F7D">
        <w:t>3,61</w:t>
      </w:r>
      <w:r w:rsidR="00F271CA">
        <w:t xml:space="preserve"> eur</w:t>
      </w:r>
      <w:r w:rsidR="001F0F85">
        <w:t>a</w:t>
      </w:r>
      <w:r w:rsidRPr="00B7528C" w:rsidR="005E6A67">
        <w:t>.</w:t>
      </w:r>
      <w:r w:rsidRPr="00B7528C" w:rsidR="00A165B5">
        <w:t xml:space="preserve"> </w:t>
      </w:r>
      <w:r w:rsidR="00F14D01">
        <w:t xml:space="preserve">Odluka </w:t>
      </w:r>
      <w:r w:rsidR="00F271CA">
        <w:t xml:space="preserve">je postala </w:t>
      </w:r>
      <w:r w:rsidRPr="00B7528C" w:rsidR="005E6A67">
        <w:t xml:space="preserve">pravomoćna </w:t>
      </w:r>
      <w:r w:rsidR="00894F7D">
        <w:t>30</w:t>
      </w:r>
      <w:r w:rsidRPr="00B7528C" w:rsidR="00894F7D">
        <w:t>.</w:t>
      </w:r>
      <w:r w:rsidR="00894F7D">
        <w:t xml:space="preserve"> rujna 2023</w:t>
      </w:r>
      <w:r w:rsidRPr="00B7528C" w:rsidR="006138B8">
        <w:t>.</w:t>
      </w:r>
      <w:r w:rsidRPr="00B7528C" w:rsidR="00B20EF4">
        <w:t xml:space="preserve"> </w:t>
      </w:r>
    </w:p>
    <w:p w:rsidR="00CC5215" w:rsidP="001F7492" w:rsidRDefault="00CC5215" w14:paraId="33D36043" w14:textId="77777777">
      <w:pPr>
        <w:pStyle w:val="Odlomakpopisa"/>
        <w:ind w:left="0"/>
      </w:pPr>
    </w:p>
    <w:p w:rsidR="00CC5215" w:rsidP="001F7492" w:rsidRDefault="00CC5215" w14:paraId="4F20A8D4" w14:textId="77777777">
      <w:pPr>
        <w:pStyle w:val="Odlomakpopisa"/>
        <w:ind w:left="0"/>
      </w:pPr>
      <w:r>
        <w:t xml:space="preserve">1.1. </w:t>
      </w:r>
      <w:r w:rsidRPr="00B7528C" w:rsidR="00ED6DCE">
        <w:t>O</w:t>
      </w:r>
      <w:r w:rsidRPr="00B7528C" w:rsidR="005E6A67">
        <w:t>suđeni</w:t>
      </w:r>
      <w:r w:rsidR="00894F7D">
        <w:t xml:space="preserve">ca </w:t>
      </w:r>
      <w:r w:rsidRPr="00B7528C" w:rsidR="005E6A67">
        <w:t>u roku određenom u odluci o prekršaju nije plati</w:t>
      </w:r>
      <w:r w:rsidR="00894F7D">
        <w:t>la</w:t>
      </w:r>
      <w:r w:rsidRPr="00B7528C" w:rsidR="005E6A67">
        <w:t xml:space="preserve"> novčanu kaznu, niti je </w:t>
      </w:r>
      <w:r>
        <w:t xml:space="preserve">kazna </w:t>
      </w:r>
      <w:r w:rsidRPr="00B7528C" w:rsidR="005E6A67">
        <w:t>prisilno</w:t>
      </w:r>
      <w:r w:rsidRPr="00B7528C" w:rsidR="00806AAB">
        <w:t xml:space="preserve"> u cijelosti ili djelomično naplaćena u roku od </w:t>
      </w:r>
      <w:r w:rsidRPr="00B7528C" w:rsidR="00FC0FD2">
        <w:t xml:space="preserve">2 </w:t>
      </w:r>
      <w:r w:rsidRPr="00B7528C" w:rsidR="00806AAB">
        <w:t xml:space="preserve">godine od podnesenog zahtjeva za prisilnu naplatu. </w:t>
      </w:r>
    </w:p>
    <w:p w:rsidR="00CC5215" w:rsidP="00CC5215" w:rsidRDefault="00CC5215" w14:paraId="32F9B996" w14:textId="77777777">
      <w:pPr>
        <w:pStyle w:val="Odlomakpopisa"/>
        <w:ind w:left="0"/>
      </w:pPr>
    </w:p>
    <w:p w:rsidRPr="00B7528C" w:rsidR="00CC5215" w:rsidP="001F7492" w:rsidRDefault="00CC5215" w14:paraId="315190E6" w14:textId="77777777">
      <w:pPr>
        <w:pStyle w:val="Odlomakpopisa"/>
        <w:ind w:left="0"/>
      </w:pPr>
      <w:r>
        <w:t xml:space="preserve">1.2. </w:t>
      </w:r>
      <w:r w:rsidRPr="00B7528C">
        <w:t xml:space="preserve">Stoga je </w:t>
      </w:r>
      <w:r>
        <w:t xml:space="preserve">neplaćenu </w:t>
      </w:r>
      <w:r w:rsidRPr="00B7528C">
        <w:t>novčan</w:t>
      </w:r>
      <w:r>
        <w:t>u</w:t>
      </w:r>
      <w:r w:rsidRPr="00B7528C">
        <w:t xml:space="preserve"> kazn</w:t>
      </w:r>
      <w:r>
        <w:t xml:space="preserve">u </w:t>
      </w:r>
      <w:r w:rsidRPr="00B7528C">
        <w:t xml:space="preserve">valjalo zamijeniti radom za opće dobro kako je to propisano </w:t>
      </w:r>
      <w:r>
        <w:t xml:space="preserve">člankom </w:t>
      </w:r>
      <w:r w:rsidRPr="00B7528C">
        <w:t>34. stavk</w:t>
      </w:r>
      <w:r>
        <w:t>om</w:t>
      </w:r>
      <w:r w:rsidRPr="00B7528C">
        <w:t xml:space="preserve"> 2. i 6. u svezi </w:t>
      </w:r>
      <w:r>
        <w:t xml:space="preserve">članka 152. stavka 6. PZ. </w:t>
      </w:r>
      <w:r w:rsidRPr="00B7528C">
        <w:t xml:space="preserve">Pritom se svakih započetih </w:t>
      </w:r>
      <w:r>
        <w:t xml:space="preserve">39,82 eura </w:t>
      </w:r>
      <w:r w:rsidRPr="00B7528C">
        <w:t>novčane kazne zamjenjuje s 2 sata rada za opće dobro.</w:t>
      </w:r>
    </w:p>
    <w:p w:rsidR="001F7492" w:rsidP="001F7492" w:rsidRDefault="001F7492" w14:paraId="2130A67E" w14:textId="77777777">
      <w:pPr>
        <w:pStyle w:val="Odlomakpopisa"/>
        <w:ind w:left="0"/>
      </w:pPr>
    </w:p>
    <w:p w:rsidRPr="00B7528C" w:rsidR="005E6A67" w:rsidP="001F7492" w:rsidRDefault="001F7492" w14:paraId="626FE891" w14:textId="77777777">
      <w:pPr>
        <w:pStyle w:val="Odlomakpopisa"/>
        <w:ind w:left="0"/>
      </w:pPr>
      <w:r>
        <w:t xml:space="preserve">2. </w:t>
      </w:r>
      <w:r w:rsidRPr="00B7528C" w:rsidR="00B8110C">
        <w:t>S</w:t>
      </w:r>
      <w:r w:rsidRPr="00B7528C" w:rsidR="005E6A67">
        <w:t xml:space="preserve">ud </w:t>
      </w:r>
      <w:r w:rsidRPr="00B7528C" w:rsidR="00B8110C">
        <w:t xml:space="preserve">će </w:t>
      </w:r>
      <w:r w:rsidRPr="00B7528C" w:rsidR="005E6A67">
        <w:t>nakon pravomoćnosti i izvršnosti ovog rješenja pozvati osuđeni</w:t>
      </w:r>
      <w:r w:rsidR="00894F7D">
        <w:t>cu</w:t>
      </w:r>
      <w:r w:rsidRPr="00B7528C" w:rsidR="005E6A67">
        <w:t xml:space="preserve"> radi dostave naredbe o upućivanju na izvršenje rada u jednu od ustanova i pravnih osoba iz evidencije iz članka 152.a stavka 2. </w:t>
      </w:r>
      <w:r w:rsidRPr="00B7528C" w:rsidR="00B8110C">
        <w:t>PZ</w:t>
      </w:r>
      <w:r w:rsidRPr="00B7528C" w:rsidR="009240AA">
        <w:t xml:space="preserve"> s područja svoje nadležnosti te će istom naredbom odrediti početak rada i rok u kojem se rad ima izvršiti kako je to propisano Pravilnikom o izvršavanju rada za opće dobro u prekršajnom postupku (Narodne novine broj 71/13</w:t>
      </w:r>
      <w:r w:rsidRPr="00B7528C" w:rsidR="004E3586">
        <w:t>).</w:t>
      </w:r>
    </w:p>
    <w:p w:rsidRPr="00B7528C" w:rsidR="004E3586" w:rsidP="002E0FB1" w:rsidRDefault="004E3586" w14:paraId="7A39F6BD" w14:textId="77777777"/>
    <w:p w:rsidRPr="00B7528C" w:rsidR="004E3586" w:rsidP="001F7492" w:rsidRDefault="001F7492" w14:paraId="1CBB985D" w14:textId="77777777">
      <w:pPr>
        <w:pStyle w:val="Odlomakpopisa"/>
        <w:ind w:left="0"/>
      </w:pPr>
      <w:r>
        <w:t xml:space="preserve">3. </w:t>
      </w:r>
      <w:r w:rsidRPr="00B7528C" w:rsidR="00E96902">
        <w:t>Rješenjem je primjenom članka 152. stavka 6. PZ određeno i da će se neplaćena novčana kazna zamijeniti zatvorom za slučaj da osuđeni</w:t>
      </w:r>
      <w:r w:rsidR="00894F7D">
        <w:t>ca</w:t>
      </w:r>
      <w:r w:rsidRPr="00B7528C" w:rsidR="00E96902">
        <w:t xml:space="preserve"> ne prihvati rad za opće dobro. Stoga ako osuđeni</w:t>
      </w:r>
      <w:r w:rsidR="00894F7D">
        <w:t>ca</w:t>
      </w:r>
      <w:r w:rsidRPr="00B7528C" w:rsidR="00E96902">
        <w:t xml:space="preserve"> izjavi da ne prihvaća rad za opće dobro ili se na uredan poziv ovog suda ne odazove radi primitka naredbe </w:t>
      </w:r>
      <w:r w:rsidRPr="00B7528C" w:rsidR="00401AEE">
        <w:t xml:space="preserve">o upućivanju na izvršavanje rada </w:t>
      </w:r>
      <w:r w:rsidRPr="00B7528C" w:rsidR="00E96902">
        <w:t>sud će odmah izdati naredbu o</w:t>
      </w:r>
      <w:r w:rsidRPr="00B7528C" w:rsidR="00401AEE">
        <w:t xml:space="preserve"> </w:t>
      </w:r>
      <w:r w:rsidRPr="00B7528C" w:rsidR="00E96902">
        <w:t>upućivanju osuđeni</w:t>
      </w:r>
      <w:r w:rsidR="00894F7D">
        <w:t>ce</w:t>
      </w:r>
      <w:r w:rsidRPr="00B7528C" w:rsidR="00E96902">
        <w:t xml:space="preserve"> na izdržavanje zatvora u nadležnu</w:t>
      </w:r>
      <w:r w:rsidRPr="00B7528C" w:rsidR="00401AEE">
        <w:t xml:space="preserve"> </w:t>
      </w:r>
      <w:r w:rsidRPr="00B7528C" w:rsidR="00E96902">
        <w:t>ustanovu za izvršavanje zatvora.</w:t>
      </w:r>
    </w:p>
    <w:p w:rsidRPr="00B7528C" w:rsidR="00401AEE" w:rsidP="002E0FB1" w:rsidRDefault="00401AEE" w14:paraId="63D0EA3F" w14:textId="77777777"/>
    <w:p w:rsidRPr="00B7528C" w:rsidR="00B20EF4" w:rsidP="001F7492" w:rsidRDefault="001F7492" w14:paraId="60B75125" w14:textId="77777777">
      <w:pPr>
        <w:pStyle w:val="Odlomakpopisa"/>
        <w:ind w:left="0"/>
      </w:pPr>
      <w:r>
        <w:t xml:space="preserve">4. </w:t>
      </w:r>
      <w:r w:rsidRPr="00B7528C" w:rsidR="00401AEE">
        <w:t xml:space="preserve">Također, </w:t>
      </w:r>
      <w:r w:rsidR="000014BC">
        <w:t>ako</w:t>
      </w:r>
      <w:r w:rsidRPr="00B7528C" w:rsidR="00401AEE">
        <w:t xml:space="preserve"> osuđeni</w:t>
      </w:r>
      <w:r w:rsidR="00894F7D">
        <w:t>ca</w:t>
      </w:r>
      <w:r w:rsidRPr="00B7528C" w:rsidR="00401AEE">
        <w:t xml:space="preserve"> ne izvrši rad za opće dobro svojom krivnjom u roku koji će za to biti određen, novčana kazna zamijenit će se kaznom zatvora</w:t>
      </w:r>
      <w:r w:rsidRPr="00B7528C" w:rsidR="00FC0FD2">
        <w:t>.</w:t>
      </w:r>
      <w:r w:rsidR="001C3483">
        <w:t xml:space="preserve"> </w:t>
      </w:r>
      <w:r w:rsidRPr="00B7528C" w:rsidR="00B20EF4">
        <w:t xml:space="preserve">Pritom se svakih započetih </w:t>
      </w:r>
      <w:r w:rsidR="00A6297D">
        <w:t>39</w:t>
      </w:r>
      <w:r w:rsidRPr="00B7528C" w:rsidR="00B20EF4">
        <w:t>,</w:t>
      </w:r>
      <w:r w:rsidR="00A6297D">
        <w:t>82</w:t>
      </w:r>
      <w:r w:rsidRPr="00B7528C" w:rsidR="00B20EF4">
        <w:t xml:space="preserve"> </w:t>
      </w:r>
      <w:r w:rsidR="00A6297D">
        <w:t xml:space="preserve">eura </w:t>
      </w:r>
      <w:r w:rsidRPr="00B7528C" w:rsidR="00B20EF4">
        <w:t>novčane kazne zamjenjuje s 1 danom zatvora.</w:t>
      </w:r>
    </w:p>
    <w:p w:rsidRPr="00B7528C" w:rsidR="00401AEE" w:rsidP="002E0FB1" w:rsidRDefault="00401AEE" w14:paraId="73B0E59C" w14:textId="77777777"/>
    <w:p w:rsidRPr="00B7528C" w:rsidR="000A17C6" w:rsidP="001F7492" w:rsidRDefault="001F7492" w14:paraId="64658476" w14:textId="77777777">
      <w:pPr>
        <w:pStyle w:val="Odlomakpopisa"/>
        <w:ind w:left="0"/>
      </w:pPr>
      <w:r>
        <w:t xml:space="preserve">5. </w:t>
      </w:r>
      <w:r w:rsidR="000014BC">
        <w:t>Ako</w:t>
      </w:r>
      <w:r w:rsidRPr="00B7528C" w:rsidR="005E6A67">
        <w:t xml:space="preserve"> osuđeni</w:t>
      </w:r>
      <w:r w:rsidR="00894F7D">
        <w:t>ca</w:t>
      </w:r>
      <w:r w:rsidRPr="00B7528C" w:rsidR="005E6A67"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</w:t>
      </w:r>
      <w:r w:rsidR="00A6297D">
        <w:t xml:space="preserve">članku </w:t>
      </w:r>
      <w:r w:rsidRPr="00B7528C" w:rsidR="005E6A67">
        <w:t>34. stavk</w:t>
      </w:r>
      <w:r w:rsidR="00A6297D">
        <w:t>u</w:t>
      </w:r>
      <w:r w:rsidRPr="00B7528C" w:rsidR="005E6A67">
        <w:t xml:space="preserve"> 7. </w:t>
      </w:r>
      <w:r w:rsidRPr="00B7528C" w:rsidR="00FC0FD2">
        <w:t>PZ</w:t>
      </w:r>
      <w:r w:rsidRPr="00B7528C" w:rsidR="005E6A67">
        <w:t>.</w:t>
      </w:r>
    </w:p>
    <w:p w:rsidRPr="00B7528C" w:rsidR="000A17C6" w:rsidP="000A17C6" w:rsidRDefault="000A17C6" w14:paraId="25978733" w14:textId="77777777"/>
    <w:p w:rsidRPr="00B7528C" w:rsidR="000A17C6" w:rsidP="001F7492" w:rsidRDefault="001F7492" w14:paraId="412A6B52" w14:textId="77777777">
      <w:pPr>
        <w:pStyle w:val="Odlomakpopisa"/>
        <w:ind w:left="0"/>
      </w:pPr>
      <w:r>
        <w:t xml:space="preserve">6. </w:t>
      </w:r>
      <w:r w:rsidRPr="00B7528C" w:rsidR="000A17C6">
        <w:t>S obzirom na navedeno valjalo je odlučiti kao u izreci rješenja.</w:t>
      </w:r>
    </w:p>
    <w:p w:rsidRPr="00B7528C" w:rsidR="00FC0FD2" w:rsidP="005E6A67" w:rsidRDefault="00FC0FD2" w14:paraId="136400AF" w14:textId="77777777"/>
    <w:p w:rsidRPr="00163C10" w:rsidR="00CC5215" w:rsidP="00CC5215" w:rsidRDefault="00CC5215" w14:paraId="7E7AEF85" w14:textId="77777777">
      <w:pPr>
        <w:jc w:val="center"/>
      </w:pPr>
      <w:r w:rsidRPr="00163C10">
        <w:t>U Rijeci 23. travnja 2026.</w:t>
      </w:r>
    </w:p>
    <w:p w:rsidRPr="00163C10" w:rsidR="00CC5215" w:rsidP="00CC5215" w:rsidRDefault="00CC5215" w14:paraId="4D43B920" w14:textId="77777777"/>
    <w:p w:rsidRPr="00163C10" w:rsidR="00CC5215" w:rsidP="00CC5215" w:rsidRDefault="00CC5215" w14:paraId="3A21EB8C" w14:textId="77777777">
      <w:r w:rsidRPr="00163C10">
        <w:t xml:space="preserve">Zapisničar </w:t>
      </w:r>
      <w:r w:rsidRPr="00163C10">
        <w:tab/>
      </w:r>
      <w:r w:rsidRPr="00163C10">
        <w:tab/>
      </w:r>
      <w:r w:rsidRPr="00163C10">
        <w:tab/>
      </w:r>
      <w:r w:rsidRPr="00163C10">
        <w:tab/>
      </w:r>
      <w:r w:rsidRPr="00163C10">
        <w:tab/>
      </w:r>
      <w:r w:rsidRPr="00163C10">
        <w:tab/>
      </w:r>
      <w:r w:rsidRPr="00163C10">
        <w:tab/>
        <w:t>Sudac</w:t>
      </w:r>
    </w:p>
    <w:p w:rsidRPr="00163C10" w:rsidR="00CC5215" w:rsidP="00CC5215" w:rsidRDefault="00CC5215" w14:paraId="42563B6B" w14:textId="77777777"/>
    <w:p w:rsidRPr="00163C10" w:rsidR="00CC5215" w:rsidP="00CC5215" w:rsidRDefault="00CC5215" w14:paraId="01323E62" w14:textId="3D8BF77C">
      <w:r w:rsidRPr="00163C10">
        <w:t>Maja Lekić</w:t>
      </w:r>
      <w:r w:rsidR="00A62784">
        <w:tab/>
      </w:r>
      <w:r w:rsidRPr="00163C10">
        <w:tab/>
      </w:r>
      <w:r w:rsidRPr="00163C10">
        <w:tab/>
      </w:r>
      <w:r w:rsidRPr="00163C10">
        <w:tab/>
      </w:r>
      <w:r w:rsidRPr="00163C10">
        <w:tab/>
      </w:r>
      <w:r w:rsidRPr="00163C10">
        <w:tab/>
      </w:r>
      <w:r w:rsidRPr="00163C10">
        <w:tab/>
        <w:t xml:space="preserve">Sanja </w:t>
      </w:r>
      <w:proofErr w:type="spellStart"/>
      <w:r w:rsidRPr="00163C10">
        <w:t>Crljen</w:t>
      </w:r>
      <w:proofErr w:type="spellEnd"/>
      <w:r w:rsidRPr="00163C10">
        <w:t xml:space="preserve"> </w:t>
      </w:r>
      <w:proofErr w:type="spellStart"/>
      <w:r w:rsidRPr="00163C10">
        <w:t>Mrvoš</w:t>
      </w:r>
      <w:proofErr w:type="spellEnd"/>
    </w:p>
    <w:p w:rsidRPr="00163C10" w:rsidR="00CC5215" w:rsidP="00CC5215" w:rsidRDefault="00CC5215" w14:paraId="7F8FE627" w14:textId="77777777"/>
    <w:p w:rsidRPr="00163C10" w:rsidR="00CC5215" w:rsidP="00CC5215" w:rsidRDefault="00CC5215" w14:paraId="4E7D5AFB" w14:textId="77777777"/>
    <w:p w:rsidRPr="00163C10" w:rsidR="00CC5215" w:rsidP="00CC5215" w:rsidRDefault="00CC5215" w14:paraId="3A183B75" w14:textId="77777777"/>
    <w:p w:rsidRPr="00163C10" w:rsidR="00CC5215" w:rsidP="00CC5215" w:rsidRDefault="00CC5215" w14:paraId="4EADBD09" w14:textId="77777777">
      <w:r w:rsidRPr="00163C10">
        <w:br w:type="page"/>
      </w:r>
    </w:p>
    <w:p w:rsidRPr="00163C10" w:rsidR="00CC5215" w:rsidP="00CC5215" w:rsidRDefault="00CC5215" w14:paraId="7A39F1AF" w14:textId="77777777">
      <w:r w:rsidRPr="00163C10">
        <w:t>UPUTA O PRAVU NA ŽALBU</w:t>
      </w:r>
    </w:p>
    <w:p w:rsidRPr="00163C10" w:rsidR="00CC5215" w:rsidP="00CC5215" w:rsidRDefault="00CC5215" w14:paraId="1BF9CA9A" w14:textId="77777777">
      <w:r w:rsidRPr="00163C10">
        <w:t xml:space="preserve">Protiv rješenja stranke i osobe čija su prava povrijeđena mogu podnijeti žalbu. Žalba se podnosi ovome sudu u roku 3 (tri) dana od dana dostave rješenja u dovoljnom broju primjeraka za prvostupanjski i drugostupanjski sud. O žalbi odlučuje Visoki prekršajni sud Republike Hrvatske. </w:t>
      </w:r>
    </w:p>
    <w:p w:rsidRPr="00163C10" w:rsidR="00CC5215" w:rsidP="00CC5215" w:rsidRDefault="00CC5215" w14:paraId="58DE2B85" w14:textId="77777777"/>
    <w:p w:rsidRPr="00163C10" w:rsidR="00CC5215" w:rsidP="00CC5215" w:rsidRDefault="00CC5215" w14:paraId="5E386249" w14:textId="77777777"/>
    <w:p w:rsidRPr="00163C10" w:rsidR="00CC5215" w:rsidP="00CC5215" w:rsidRDefault="00CC5215" w14:paraId="341F639C" w14:textId="77777777"/>
    <w:p w:rsidRPr="00163C10" w:rsidR="00CC5215" w:rsidP="00CC5215" w:rsidRDefault="00CC5215" w14:paraId="333D3063" w14:textId="77777777">
      <w:r w:rsidRPr="00163C10">
        <w:t>DNA:</w:t>
      </w:r>
    </w:p>
    <w:p w:rsidRPr="00163C10" w:rsidR="00CC5215" w:rsidP="00CC5215" w:rsidRDefault="00CC5215" w14:paraId="4D762233" w14:textId="77777777">
      <w:r w:rsidRPr="00163C10">
        <w:t>- osuđeni</w:t>
      </w:r>
      <w:r w:rsidR="00894F7D">
        <w:t>ca</w:t>
      </w:r>
      <w:r w:rsidRPr="00163C10">
        <w:t>;</w:t>
      </w:r>
    </w:p>
    <w:p w:rsidRPr="00163C10" w:rsidR="00CC5215" w:rsidP="00CC5215" w:rsidRDefault="00CC5215" w14:paraId="480AEF5F" w14:textId="77777777">
      <w:r w:rsidRPr="00163C10">
        <w:t>- ovlašteni tužitelj</w:t>
      </w:r>
    </w:p>
    <w:p w:rsidRPr="00163C10" w:rsidR="00CC5215" w:rsidP="00CC5215" w:rsidRDefault="00CC5215" w14:paraId="668DD81D" w14:textId="77777777"/>
    <w:p w:rsidRPr="00163C10" w:rsidR="00CC5215" w:rsidP="00CC5215" w:rsidRDefault="00CC5215" w14:paraId="6AA8D11C" w14:textId="77777777"/>
    <w:p w:rsidRPr="004C2D84" w:rsidR="00D110C9" w:rsidP="00CC5215" w:rsidRDefault="00D110C9" w14:paraId="4D04E065" w14:textId="77777777">
      <w:pPr>
        <w:jc w:val="center"/>
      </w:pPr>
    </w:p>
    <w:sectPr w:rsidRPr="004C2D84" w:rsidR="00D110C9" w:rsidSect="002E0FB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715B" w:rsidP="002E0FB1" w:rsidRDefault="008B715B" w14:paraId="24823AB7" w14:textId="77777777">
      <w:r>
        <w:separator/>
      </w:r>
    </w:p>
  </w:endnote>
  <w:endnote w:type="continuationSeparator" w:id="0">
    <w:p w:rsidR="008B715B" w:rsidP="002E0FB1" w:rsidRDefault="008B715B" w14:paraId="06A0857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715B" w:rsidP="002E0FB1" w:rsidRDefault="008B715B" w14:paraId="7870CC1F" w14:textId="77777777">
      <w:r>
        <w:separator/>
      </w:r>
    </w:p>
  </w:footnote>
  <w:footnote w:type="continuationSeparator" w:id="0">
    <w:p w:rsidR="008B715B" w:rsidP="002E0FB1" w:rsidRDefault="008B715B" w14:paraId="1B68360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75C" w:rsidR="002E0FB1" w:rsidP="002E0FB1" w:rsidRDefault="002E0FB1" w14:paraId="6717CC9F" w14:textId="77777777">
    <w:pPr>
      <w:jc w:val="right"/>
    </w:pPr>
    <w:r w:rsidRPr="007E275C">
      <w:t>Poslovni broj</w:t>
    </w:r>
    <w:r w:rsidR="00A6297D">
      <w:t xml:space="preserve"> </w:t>
    </w:r>
    <w:proofErr w:type="spellStart"/>
    <w:r w:rsidRPr="00B7528C" w:rsidR="00A6297D">
      <w:t>Pp</w:t>
    </w:r>
    <w:proofErr w:type="spellEnd"/>
    <w:r w:rsidRPr="00B7528C" w:rsidR="00A6297D">
      <w:t xml:space="preserve"> Ikp-</w:t>
    </w:r>
    <w:r w:rsidR="00894F7D">
      <w:t>2598</w:t>
    </w:r>
    <w:r w:rsidR="006271BF">
      <w:t>/2025</w:t>
    </w:r>
    <w:r w:rsidRPr="00B7528C" w:rsidR="006271BF">
      <w:t>-</w:t>
    </w:r>
    <w:r w:rsidR="00E70762">
      <w:t>2</w:t>
    </w:r>
  </w:p>
  <w:p w:rsidR="002E0FB1" w:rsidRDefault="002E0FB1" w14:paraId="1711CD80" w14:textId="77777777">
    <w:pPr>
      <w:pStyle w:val="Zaglavlje"/>
      <w:jc w:val="center"/>
    </w:pPr>
    <w:r>
      <w:t xml:space="preserve">- </w:t>
    </w:r>
    <w:sdt>
      <w:sdtPr>
        <w:id w:val="26836117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1F6E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="002E0FB1" w:rsidRDefault="002E0FB1" w14:paraId="210563E5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AF5"/>
    <w:multiLevelType w:val="hybridMultilevel"/>
    <w:tmpl w:val="850E04C6"/>
    <w:lvl w:ilvl="0" w:tplc="2794E300">
      <w:start w:val="1"/>
      <w:numFmt w:val="decimal"/>
      <w:lvlRestart w:val="0"/>
      <w:lvlText w:val="%1."/>
      <w:lvlJc w:val="left"/>
      <w:pPr>
        <w:ind w:left="720" w:hanging="363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F7FB8"/>
    <w:multiLevelType w:val="hybridMultilevel"/>
    <w:tmpl w:val="4518F4BE"/>
    <w:lvl w:ilvl="0" w:tplc="0644B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50"/>
    <w:rsid w:val="000000C1"/>
    <w:rsid w:val="000014BC"/>
    <w:rsid w:val="00015B68"/>
    <w:rsid w:val="00041764"/>
    <w:rsid w:val="00057141"/>
    <w:rsid w:val="00064233"/>
    <w:rsid w:val="000A17C6"/>
    <w:rsid w:val="000E26D3"/>
    <w:rsid w:val="000F4CF7"/>
    <w:rsid w:val="000F7DBA"/>
    <w:rsid w:val="001130C4"/>
    <w:rsid w:val="00141890"/>
    <w:rsid w:val="001553DD"/>
    <w:rsid w:val="001652E1"/>
    <w:rsid w:val="00173217"/>
    <w:rsid w:val="0018004F"/>
    <w:rsid w:val="001A549A"/>
    <w:rsid w:val="001B14AA"/>
    <w:rsid w:val="001C1D92"/>
    <w:rsid w:val="001C3483"/>
    <w:rsid w:val="001E2B65"/>
    <w:rsid w:val="001E7346"/>
    <w:rsid w:val="001F0F85"/>
    <w:rsid w:val="001F7492"/>
    <w:rsid w:val="00201163"/>
    <w:rsid w:val="00215099"/>
    <w:rsid w:val="00241F6E"/>
    <w:rsid w:val="00263725"/>
    <w:rsid w:val="002E0FB1"/>
    <w:rsid w:val="00302C4A"/>
    <w:rsid w:val="00320EA8"/>
    <w:rsid w:val="0034204B"/>
    <w:rsid w:val="003B7314"/>
    <w:rsid w:val="003F4A65"/>
    <w:rsid w:val="00401AEE"/>
    <w:rsid w:val="00433E6E"/>
    <w:rsid w:val="00434E37"/>
    <w:rsid w:val="00462BE7"/>
    <w:rsid w:val="00464D7A"/>
    <w:rsid w:val="00472AC8"/>
    <w:rsid w:val="004B5C55"/>
    <w:rsid w:val="004E3586"/>
    <w:rsid w:val="004F5DC2"/>
    <w:rsid w:val="00501B2F"/>
    <w:rsid w:val="00513365"/>
    <w:rsid w:val="00515478"/>
    <w:rsid w:val="005443BE"/>
    <w:rsid w:val="00550445"/>
    <w:rsid w:val="0055360E"/>
    <w:rsid w:val="00570A21"/>
    <w:rsid w:val="0057639E"/>
    <w:rsid w:val="00582A10"/>
    <w:rsid w:val="00583751"/>
    <w:rsid w:val="005A4723"/>
    <w:rsid w:val="005C5D0B"/>
    <w:rsid w:val="005E6A67"/>
    <w:rsid w:val="00600BC9"/>
    <w:rsid w:val="00602C4D"/>
    <w:rsid w:val="006138B8"/>
    <w:rsid w:val="00613F72"/>
    <w:rsid w:val="006271BF"/>
    <w:rsid w:val="00653017"/>
    <w:rsid w:val="00681230"/>
    <w:rsid w:val="006B499C"/>
    <w:rsid w:val="006D756B"/>
    <w:rsid w:val="006E3E3C"/>
    <w:rsid w:val="00716D5E"/>
    <w:rsid w:val="0073621B"/>
    <w:rsid w:val="00754650"/>
    <w:rsid w:val="00776BE5"/>
    <w:rsid w:val="00785378"/>
    <w:rsid w:val="007B6FB6"/>
    <w:rsid w:val="007E2355"/>
    <w:rsid w:val="00806AAB"/>
    <w:rsid w:val="00814CBC"/>
    <w:rsid w:val="0084622F"/>
    <w:rsid w:val="00850957"/>
    <w:rsid w:val="00894F7D"/>
    <w:rsid w:val="008B715B"/>
    <w:rsid w:val="008C1627"/>
    <w:rsid w:val="00910A76"/>
    <w:rsid w:val="00920C61"/>
    <w:rsid w:val="00922646"/>
    <w:rsid w:val="00922F1A"/>
    <w:rsid w:val="009240AA"/>
    <w:rsid w:val="00954F5B"/>
    <w:rsid w:val="00961036"/>
    <w:rsid w:val="00967132"/>
    <w:rsid w:val="009829AB"/>
    <w:rsid w:val="00984BF6"/>
    <w:rsid w:val="009B4565"/>
    <w:rsid w:val="009D094B"/>
    <w:rsid w:val="009D0B89"/>
    <w:rsid w:val="009D195C"/>
    <w:rsid w:val="009E49DC"/>
    <w:rsid w:val="00A04CF1"/>
    <w:rsid w:val="00A12081"/>
    <w:rsid w:val="00A165B5"/>
    <w:rsid w:val="00A62784"/>
    <w:rsid w:val="00A6297D"/>
    <w:rsid w:val="00A87729"/>
    <w:rsid w:val="00A96E56"/>
    <w:rsid w:val="00AA0E36"/>
    <w:rsid w:val="00AB00A2"/>
    <w:rsid w:val="00AC30FC"/>
    <w:rsid w:val="00AD2FD7"/>
    <w:rsid w:val="00AE1F4A"/>
    <w:rsid w:val="00B105BE"/>
    <w:rsid w:val="00B1112D"/>
    <w:rsid w:val="00B20EF4"/>
    <w:rsid w:val="00B3709D"/>
    <w:rsid w:val="00B55253"/>
    <w:rsid w:val="00B7528C"/>
    <w:rsid w:val="00B8110C"/>
    <w:rsid w:val="00B82726"/>
    <w:rsid w:val="00B91DB8"/>
    <w:rsid w:val="00B95D9C"/>
    <w:rsid w:val="00BB180C"/>
    <w:rsid w:val="00BB7228"/>
    <w:rsid w:val="00BC4548"/>
    <w:rsid w:val="00BD507E"/>
    <w:rsid w:val="00BE79D0"/>
    <w:rsid w:val="00C01C79"/>
    <w:rsid w:val="00C06288"/>
    <w:rsid w:val="00CB1A40"/>
    <w:rsid w:val="00CC049D"/>
    <w:rsid w:val="00CC5215"/>
    <w:rsid w:val="00D01159"/>
    <w:rsid w:val="00D110C9"/>
    <w:rsid w:val="00D31A9C"/>
    <w:rsid w:val="00D425C7"/>
    <w:rsid w:val="00D42982"/>
    <w:rsid w:val="00D740C2"/>
    <w:rsid w:val="00D776DA"/>
    <w:rsid w:val="00DD188E"/>
    <w:rsid w:val="00DD7F24"/>
    <w:rsid w:val="00DE4386"/>
    <w:rsid w:val="00DF42D3"/>
    <w:rsid w:val="00E03239"/>
    <w:rsid w:val="00E14B0F"/>
    <w:rsid w:val="00E26DDE"/>
    <w:rsid w:val="00E347F5"/>
    <w:rsid w:val="00E70762"/>
    <w:rsid w:val="00E70B07"/>
    <w:rsid w:val="00E86227"/>
    <w:rsid w:val="00E91406"/>
    <w:rsid w:val="00E96902"/>
    <w:rsid w:val="00EC2216"/>
    <w:rsid w:val="00ED262A"/>
    <w:rsid w:val="00ED6DCE"/>
    <w:rsid w:val="00EF47F0"/>
    <w:rsid w:val="00EF6107"/>
    <w:rsid w:val="00F02C9E"/>
    <w:rsid w:val="00F067C6"/>
    <w:rsid w:val="00F0743D"/>
    <w:rsid w:val="00F14D01"/>
    <w:rsid w:val="00F25736"/>
    <w:rsid w:val="00F271CA"/>
    <w:rsid w:val="00F6135A"/>
    <w:rsid w:val="00F64B3D"/>
    <w:rsid w:val="00F74BCA"/>
    <w:rsid w:val="00F952E3"/>
    <w:rsid w:val="00FC0FD2"/>
    <w:rsid w:val="00FE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5595E051"/>
  <w15:docId w15:val="{1397C30D-4571-47FD-B2F4-F38A1DC45C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color w:val="000000" w:themeColor="text1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0F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E0FB1"/>
  </w:style>
  <w:style w:type="paragraph" w:styleId="Podnoje">
    <w:name w:val="footer"/>
    <w:basedOn w:val="Normal"/>
    <w:link w:val="PodnojeChar"/>
    <w:uiPriority w:val="99"/>
    <w:unhideWhenUsed/>
    <w:rsid w:val="002E0F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E0FB1"/>
  </w:style>
  <w:style w:type="paragraph" w:styleId="Tekstbalonia">
    <w:name w:val="Balloon Text"/>
    <w:basedOn w:val="Normal"/>
    <w:link w:val="TekstbaloniaChar"/>
    <w:uiPriority w:val="99"/>
    <w:semiHidden/>
    <w:unhideWhenUsed/>
    <w:rsid w:val="000A17C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A17C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6278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627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278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27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27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Ikp-2598/2025-2</izvorni_sadrzaj>
    <derivirana_varijabla naziv="DomainObject.Oznaka_1">Pp Ikp-2598/2025-2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Crljen Mrvoš</izvorni_sadrzaj>
    <derivirana_varijabla naziv="DomainObject.DonositeljOdluke.Prezime_1">Crljen Mrvoš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2025.</izvorni_sadrzaj>
    <derivirana_varijabla naziv="DomainObject.Predmet.DatumOsnivanja_1">14.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Ikp-2598/2025</izvorni_sadrzaj>
    <derivirana_varijabla naziv="DomainObject.Predmet.OznakaBroj_1">Pp Ikp-2598/2025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Radmila Radenović</izvorni_sadrzaj>
    <derivirana_varijabla naziv="DomainObject.Predmet.ProtustrankaFormated_1">  Radmila Radenović</derivirana_varijabla>
  </DomainObject.Predmet.ProtustrankaFormated>
  <DomainObject.Predmet.ProtustrankaFormatedOIB>
    <izvorni_sadrzaj>  Radmila Radenović, OIB 06287230688</izvorni_sadrzaj>
    <derivirana_varijabla naziv="DomainObject.Predmet.ProtustrankaFormatedOIB_1">  Radmila Radenović, OIB 06287230688</derivirana_varijabla>
  </DomainObject.Predmet.ProtustrankaFormatedOIB>
  <DomainObject.Predmet.ProtustrankaFormatedWithAdress>
    <izvorni_sadrzaj> Radmila Radenović, Vjenceslava Novaka 7, 51000 Rijeka</izvorni_sadrzaj>
    <derivirana_varijabla naziv="DomainObject.Predmet.ProtustrankaFormatedWithAdress_1"> Radmila Radenović, Vjenceslava Novaka 7, 51000 Rijeka</derivirana_varijabla>
  </DomainObject.Predmet.ProtustrankaFormatedWithAdress>
  <DomainObject.Predmet.ProtustrankaFormatedWithAdressOIB>
    <izvorni_sadrzaj> Radmila Radenović, OIB 06287230688, Vjenceslava Novaka 7, 51000 Rijeka</izvorni_sadrzaj>
    <derivirana_varijabla naziv="DomainObject.Predmet.ProtustrankaFormatedWithAdressOIB_1"> Radmila Radenović, OIB 06287230688, Vjenceslava Novaka 7, 51000 Rijeka</derivirana_varijabla>
  </DomainObject.Predmet.ProtustrankaFormatedWithAdressOIB>
  <DomainObject.Predmet.ProtustrankaWithAdress>
    <izvorni_sadrzaj>Radmila Radenović Vjenceslava Novaka 7, 51000 Rijeka</izvorni_sadrzaj>
    <derivirana_varijabla naziv="DomainObject.Predmet.ProtustrankaWithAdress_1">Radmila Radenović Vjenceslava Novaka 7, 51000 Rijeka</derivirana_varijabla>
  </DomainObject.Predmet.ProtustrankaWithAdress>
  <DomainObject.Predmet.ProtustrankaWithAdressOIB>
    <izvorni_sadrzaj>Radmila Radenović, OIB 06287230688, Vjenceslava Novaka 7, 51000 Rijeka</izvorni_sadrzaj>
    <derivirana_varijabla naziv="DomainObject.Predmet.ProtustrankaWithAdressOIB_1">Radmila Radenović, OIB 06287230688, Vjenceslava Novaka 7, 51000 Rijeka</derivirana_varijabla>
  </DomainObject.Predmet.ProtustrankaWithAdressOIB>
  <DomainObject.Predmet.ProtustrankaNazivFormated>
    <izvorni_sadrzaj>Radmila Radenović</izvorni_sadrzaj>
    <derivirana_varijabla naziv="DomainObject.Predmet.ProtustrankaNazivFormated_1">Radmila Radenović</derivirana_varijabla>
  </DomainObject.Predmet.ProtustrankaNazivFormated>
  <DomainObject.Predmet.ProtustrankaNazivFormatedOIB>
    <izvorni_sadrzaj>Radmila Radenović, OIB 06287230688</izvorni_sadrzaj>
    <derivirana_varijabla naziv="DomainObject.Predmet.ProtustrankaNazivFormatedOIB_1">Radmila Radenović, OIB 06287230688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4/II - Užarska 3, Rijeka</izvorni_sadrzaj>
    <derivirana_varijabla naziv="DomainObject.Predmet.Referada.Prostorija.Naziv_1">Soba 4/II - Užarska 3, Rijeka</derivirana_varijabla>
  </DomainObject.Predmet.Referada.Prostorija.Naziv>
  <DomainObject.Predmet.Referada.Prostorija.Oznaka>
    <izvorni_sadrzaj>4/II - Užarska 3</izvorni_sadrzaj>
    <derivirana_varijabla naziv="DomainObject.Predmet.Referada.Prostorija.Oznaka_1">4/II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Sanja Crljen Mrvoš</izvorni_sadrzaj>
    <derivirana_varijabla naziv="DomainObject.Predmet.Referada.Sudac_1">Sanja Crljen Mrvoš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 Rijeka</izvorni_sadrzaj>
    <derivirana_varijabla naziv="DomainObject.Predmet.StrankaFormated_1">  Financijska agencija (FINA) Rijeka</derivirana_varijabla>
  </DomainObject.Predmet.StrankaFormated>
  <DomainObject.Predmet.StrankaFormatedOIB>
    <izvorni_sadrzaj>  Financijska agencija (FINA) Rijeka</izvorni_sadrzaj>
    <derivirana_varijabla naziv="DomainObject.Predmet.StrankaFormatedOIB_1">  Financijska agencija (FINA) Rijeka</derivirana_varijabla>
  </DomainObject.Predmet.StrankaFormatedOIB>
  <DomainObject.Predmet.StrankaFormatedWithAdress>
    <izvorni_sadrzaj> Financijska agencija (FINA) Rijeka, F. Kurelca 8, 51000 Rijeka</izvorni_sadrzaj>
    <derivirana_varijabla naziv="DomainObject.Predmet.StrankaFormatedWithAdress_1"> Financijska agencija (FINA) Rijeka, F. Kurelca 8, 51000 Rijeka</derivirana_varijabla>
  </DomainObject.Predmet.StrankaFormatedWithAdress>
  <DomainObject.Predmet.StrankaFormatedWithAdressOIB>
    <izvorni_sadrzaj> Financijska agencija (FINA) Rijeka, F. Kurelca 8, 51000 Rijeka</izvorni_sadrzaj>
    <derivirana_varijabla naziv="DomainObject.Predmet.StrankaFormatedWithAdressOIB_1"> Financijska agencija (FINA) Rijeka, F. Kurelca 8, 51000 Rijeka</derivirana_varijabla>
  </DomainObject.Predmet.StrankaFormatedWithAdressOIB>
  <DomainObject.Predmet.StrankaWithAdress>
    <izvorni_sadrzaj>Financijska agencija (FINA) Rijeka F. Kurelca 8,51000 Rijeka</izvorni_sadrzaj>
    <derivirana_varijabla naziv="DomainObject.Predmet.StrankaWithAdress_1">Financijska agencija (FINA) Rijeka F. Kurelca 8,51000 Rijeka</derivirana_varijabla>
  </DomainObject.Predmet.StrankaWithAdress>
  <DomainObject.Predmet.StrankaWithAdressOIB>
    <izvorni_sadrzaj>Financijska agencija (FINA) Rijeka, F. Kurelca 8,51000 Rijeka</izvorni_sadrzaj>
    <derivirana_varijabla naziv="DomainObject.Predmet.StrankaWithAdressOIB_1">Financijska agencija (FINA) Rijeka, F. Kurelca 8,51000 Rijeka</derivirana_varijabla>
  </DomainObject.Predmet.StrankaWithAdressOIB>
  <DomainObject.Predmet.StrankaNazivFormated>
    <izvorni_sadrzaj>Financijska agencija (FINA) Rijeka</izvorni_sadrzaj>
    <derivirana_varijabla naziv="DomainObject.Predmet.StrankaNazivFormated_1">Financijska agencija (FINA) Rijeka</derivirana_varijabla>
  </DomainObject.Predmet.StrankaNazivFormated>
  <DomainObject.Predmet.StrankaNazivFormatedOIB>
    <izvorni_sadrzaj>Financijska agencija (FINA) Rijeka</izvorni_sadrzaj>
    <derivirana_varijabla naziv="DomainObject.Predmet.StrankaNazivFormatedOIB_1">Financijska agencija (FINA)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Maja Lekić</izvorni_sadrzaj>
    <derivirana_varijabla naziv="DomainObject.Predmet.Zapisnicar_1">Maja Lekić</derivirana_varijabla>
  </DomainObject.Predmet.Zapisnicar>
  <DomainObject.Predmet.StrankaListFormated>
    <izvorni_sadrzaj>
      <item>Financijska agencija (FINA) Rijeka</item>
    </izvorni_sadrzaj>
    <derivirana_varijabla naziv="DomainObject.Predmet.StrankaListFormated_1">
      <item>Financijska agencija (FINA) Rijeka</item>
    </derivirana_varijabla>
  </DomainObject.Predmet.StrankaListFormated>
  <DomainObject.Predmet.StrankaListFormatedOIB>
    <izvorni_sadrzaj>
      <item>Financijska agencija (FINA) Rijeka</item>
    </izvorni_sadrzaj>
    <derivirana_varijabla naziv="DomainObject.Predmet.StrankaListFormatedOIB_1">
      <item>Financijska agencija (FINA) Rijeka</item>
    </derivirana_varijabla>
  </DomainObject.Predmet.StrankaListFormatedOIB>
  <DomainObject.Predmet.StrankaListFormatedWithAdress>
    <izvorni_sadrzaj>
      <item>Financijska agencija (FINA) Rijeka, F. Kurelca 8, 51000 Rijeka</item>
    </izvorni_sadrzaj>
    <derivirana_varijabla naziv="DomainObject.Predmet.StrankaListFormatedWithAdress_1">
      <item>Financijska agencija (FINA) Rijeka, F. Kurelca 8, 51000 Rijeka</item>
    </derivirana_varijabla>
  </DomainObject.Predmet.StrankaListFormatedWithAdress>
  <DomainObject.Predmet.StrankaListFormatedWithAdressOIB>
    <izvorni_sadrzaj>
      <item>Financijska agencija (FINA) Rijeka, F. Kurelca 8, 51000 Rijeka</item>
    </izvorni_sadrzaj>
    <derivirana_varijabla naziv="DomainObject.Predmet.StrankaListFormatedWithAdressOIB_1">
      <item>Financijska agencija (FINA) Rijeka, F. Kurelca 8, 51000 Rijeka</item>
    </derivirana_varijabla>
  </DomainObject.Predmet.StrankaListFormatedWithAdressOIB>
  <DomainObject.Predmet.StrankaListNazivFormated>
    <izvorni_sadrzaj>
      <item>Financijska agencija (FINA) Rijeka</item>
    </izvorni_sadrzaj>
    <derivirana_varijabla naziv="DomainObject.Predmet.StrankaListNazivFormated_1">
      <item>Financijska agencija (FINA) Rijeka</item>
    </derivirana_varijabla>
  </DomainObject.Predmet.StrankaListNazivFormated>
  <DomainObject.Predmet.StrankaListNazivFormatedOIB>
    <izvorni_sadrzaj>
      <item>Financijska agencija (FINA) Rijeka</item>
    </izvorni_sadrzaj>
    <derivirana_varijabla naziv="DomainObject.Predmet.StrankaListNazivFormatedOIB_1">
      <item>Financijska agencija (FINA) Rijeka</item>
    </derivirana_varijabla>
  </DomainObject.Predmet.StrankaListNazivFormatedOIB>
  <DomainObject.Predmet.ProtuStrankaListFormated>
    <izvorni_sadrzaj>
      <item>Radmila Radenović</item>
    </izvorni_sadrzaj>
    <derivirana_varijabla naziv="DomainObject.Predmet.ProtuStrankaListFormated_1">
      <item>Radmila Radenović</item>
    </derivirana_varijabla>
  </DomainObject.Predmet.ProtuStrankaListFormated>
  <DomainObject.Predmet.ProtuStrankaListFormatedOIB>
    <izvorni_sadrzaj>
      <item>Radmila Radenović, OIB 06287230688</item>
    </izvorni_sadrzaj>
    <derivirana_varijabla naziv="DomainObject.Predmet.ProtuStrankaListFormatedOIB_1">
      <item>Radmila Radenović, OIB 06287230688</item>
    </derivirana_varijabla>
  </DomainObject.Predmet.ProtuStrankaListFormatedOIB>
  <DomainObject.Predmet.ProtuStrankaListFormatedWithAdress>
    <izvorni_sadrzaj>
      <item>Radmila Radenović, Vjenceslava Novaka 7, 51000 Rijeka</item>
    </izvorni_sadrzaj>
    <derivirana_varijabla naziv="DomainObject.Predmet.ProtuStrankaListFormatedWithAdress_1">
      <item>Radmila Radenović, Vjenceslava Novaka 7, 51000 Rijeka</item>
    </derivirana_varijabla>
  </DomainObject.Predmet.ProtuStrankaListFormatedWithAdress>
  <DomainObject.Predmet.ProtuStrankaListFormatedWithAdressOIB>
    <izvorni_sadrzaj>
      <item>Radmila Radenović, OIB 06287230688, Vjenceslava Novaka 7, 51000 Rijeka</item>
    </izvorni_sadrzaj>
    <derivirana_varijabla naziv="DomainObject.Predmet.ProtuStrankaListFormatedWithAdressOIB_1">
      <item>Radmila Radenović, OIB 06287230688, Vjenceslava Novaka 7, 51000 Rijeka</item>
    </derivirana_varijabla>
  </DomainObject.Predmet.ProtuStrankaListFormatedWithAdressOIB>
  <DomainObject.Predmet.ProtuStrankaListNazivFormated>
    <izvorni_sadrzaj>
      <item>Radmila Radenović</item>
    </izvorni_sadrzaj>
    <derivirana_varijabla naziv="DomainObject.Predmet.ProtuStrankaListNazivFormated_1">
      <item>Radmila Radenović</item>
    </derivirana_varijabla>
  </DomainObject.Predmet.ProtuStrankaListNazivFormated>
  <DomainObject.Predmet.ProtuStrankaListNazivFormatedOIB>
    <izvorni_sadrzaj>
      <item>Radmila Radenović, OIB 06287230688</item>
    </izvorni_sadrzaj>
    <derivirana_varijabla naziv="DomainObject.Predmet.ProtuStrankaListNazivFormatedOIB_1">
      <item>Radmila Radenović, OIB 06287230688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30</izvorni_sadrzaj>
    <derivirana_varijabla naziv="DomainObject.Predmet.ClanakZakona_1">30</derivirana_varijabla>
  </DomainObject.Predmet.ClanakZakona>
  <DomainObject.Predmet.ClanakZakonaFull>
    <izvorni_sadrzaj>članka 30. stavka 2.</izvorni_sadrzaj>
    <derivirana_varijabla naziv="DomainObject.Predmet.ClanakZakonaFull_1">članka 30.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travnja 2026.</izvorni_sadrzaj>
    <derivirana_varijabla naziv="DomainObject.Datum_1">30. travnja 2026.</derivirana_varijabla>
  </DomainObject.Datum>
  <DomainObject.PoslovniBrojDokumenta>
    <izvorni_sadrzaj>Pp Ikp-2598/2025-2</izvorni_sadrzaj>
    <derivirana_varijabla naziv="DomainObject.PoslovniBrojDokumenta_1">Pp Ikp-2598/2025-2</derivirana_varijabla>
  </DomainObject.PoslovniBrojDokumenta>
  <DomainObject.Predmet.StrankaIDrugi>
    <izvorni_sadrzaj>Financijska agencija (FINA) Rijeka</izvorni_sadrzaj>
    <derivirana_varijabla naziv="DomainObject.Predmet.StrankaIDrugi_1">Financijska agencija (FINA) Rijeka</derivirana_varijabla>
  </DomainObject.Predmet.StrankaIDrugi>
  <DomainObject.Predmet.ProtustrankaIDrugi>
    <izvorni_sadrzaj>Radmila Radenović</izvorni_sadrzaj>
    <derivirana_varijabla naziv="DomainObject.Predmet.ProtustrankaIDrugi_1">Radmila Radenović</derivirana_varijabla>
  </DomainObject.Predmet.ProtustrankaIDrugi>
  <DomainObject.Predmet.StrankaIDrugiAdressOIB>
    <izvorni_sadrzaj>Financijska agencija (FINA) Rijeka, F. Kurelca 8, 51000 Rijeka</izvorni_sadrzaj>
    <derivirana_varijabla naziv="DomainObject.Predmet.StrankaIDrugiAdressOIB_1">Financijska agencija (FINA) Rijeka, F. Kurelca 8, 51000 Rijeka</derivirana_varijabla>
  </DomainObject.Predmet.StrankaIDrugiAdressOIB>
  <DomainObject.Predmet.ProtustrankaIDrugiAdressOIB>
    <izvorni_sadrzaj>Radmila Radenović, OIB 06287230688, Vjenceslava Novaka 7, 51000 Rijeka</izvorni_sadrzaj>
    <derivirana_varijabla naziv="DomainObject.Predmet.ProtustrankaIDrugiAdressOIB_1">Radmila Radenović, OIB 06287230688,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Radmila Radenović</item>
      <item>Financijska agencija (FINA) Rijeka</item>
    </izvorni_sadrzaj>
    <derivirana_varijabla naziv="DomainObject.Predmet.SudioniciListNaziv_1">
      <item>Radmila Radenović</item>
      <item>Financijska agencija (FINA) Rijeka</item>
    </derivirana_varijabla>
  </DomainObject.Predmet.SudioniciListNaziv>
  <DomainObject.Predmet.SudioniciListAdressOIB>
    <izvorni_sadrzaj>
      <item>Radmila Radenović, OIB 06287230688, Vjenceslava Novaka 7,51000 Rijeka</item>
      <item>Financijska agencija (FINA) Rijeka, F. Kurelca 8,51000 Rijeka</item>
    </izvorni_sadrzaj>
    <derivirana_varijabla naziv="DomainObject.Predmet.SudioniciListAdressOIB_1">
      <item>Radmila Radenović, OIB 06287230688, Vjenceslava Novaka 7,51000 Rijeka</item>
      <item>Financijska agencija (FINA) Rijeka,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06287230688</item>
      <item>, OIB null</item>
    </izvorni_sadrzaj>
    <derivirana_varijabla naziv="DomainObject.Predmet.SudioniciListNazivOIB_1">
      <item>, OIB 06287230688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2025.</izvorni_sadrzaj>
    <derivirana_varijabla naziv="DomainObject.Predmet.DatumPocetkaProcesa_1">14.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Radmila Radenović, Vjenceslava Novaka 7, 51000 Rijeka</izvorni_sadrzaj>
    <derivirana_varijabla naziv="DomainObject.Predmet.OsudenikImePrezimeAdresa_1">Radmila Radenović, Vjenceslava Novaka 7, 51000 Rijeka</derivirana_varijabla>
  </DomainObject.Predmet.OsudenikImePrezimeAdresa>
  <DomainObject.Predmet.OsudenikImePrezimeOIBDatRodenja>
    <izvorni_sadrzaj>Radmila Radenović, OIB 06287230688, rođen-a 27.04.1956.</izvorni_sadrzaj>
    <derivirana_varijabla naziv="DomainObject.Predmet.OsudenikImePrezimeOIBDatRodenja_1">Radmila Radenović, OIB 06287230688, rođen-a 27.04.1956.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 120-02/22-04/14556, Ur.broj: 118-07-03-25-7</izvorni_sadrzaj>
    <derivirana_varijabla naziv="DomainObject.PrviPodnesak.OznakaBrojPodnositelja_1">Klasa: 120-02/22-04/14556, Ur.broj: 118-07-03-25-7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792</properties:Words>
  <properties:Characters>4030</properties:Characters>
  <properties:Lines>108</properties:Lines>
  <properties:Paragraphs>28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2026-04-23T10:10:00Z</dcterms:created>
  <dc:creator>Marko Maljevac</dc:creator>
  <dc:description/>
  <cp:keywords/>
  <cp:lastModifiedBy>Maja Lekić</cp:lastModifiedBy>
  <cp:lastPrinted>2026-04-30T08:44:00Z</cp:lastPrinted>
  <dcterms:modified xmlns:xsi="http://www.w3.org/2001/XMLSchema-instance" xsi:type="dcterms:W3CDTF">2026-04-30T08:44:00Z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Ikp-2598/2025-2 / Odluka - Rješenje o zamjeni novčane kazne radom za opće dobro (Pp Ikp-2598-2025 Radmila Radenović (FINA).docx)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